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435" w:rsidRDefault="00810435" w:rsidP="000A2343">
      <w:pPr>
        <w:spacing w:line="360" w:lineRule="auto"/>
        <w:jc w:val="both"/>
        <w:rPr>
          <w:rFonts w:ascii="Myriad Pro Regular" w:hAnsi="Myriad Pro Regular" w:cs="Myriad Pro Regular"/>
          <w:sz w:val="28"/>
          <w:szCs w:val="28"/>
          <w:lang w:val="en-US"/>
        </w:rPr>
      </w:pPr>
    </w:p>
    <w:p w:rsidR="00810435" w:rsidRDefault="00810435" w:rsidP="00F35022">
      <w:pPr>
        <w:spacing w:after="100" w:afterAutospacing="1"/>
        <w:jc w:val="center"/>
        <w:rPr>
          <w:rFonts w:ascii="Myriad Pro Regular" w:hAnsi="Myriad Pro Regular" w:cs="Myriad Pro Regular"/>
          <w:b/>
          <w:bCs/>
          <w:sz w:val="28"/>
          <w:szCs w:val="28"/>
        </w:rPr>
      </w:pPr>
      <w:r w:rsidRPr="00F35022">
        <w:rPr>
          <w:rFonts w:ascii="Myriad Pro Regular" w:hAnsi="Myriad Pro Regular" w:cs="Myriad Pro Regular"/>
          <w:b/>
          <w:bCs/>
          <w:sz w:val="28"/>
          <w:szCs w:val="28"/>
        </w:rPr>
        <w:t>PROGRAM SPOTKANIA INFORMACYJNEGO</w:t>
      </w:r>
    </w:p>
    <w:p w:rsidR="00810435" w:rsidRDefault="00810435" w:rsidP="00D82902">
      <w:pPr>
        <w:jc w:val="center"/>
        <w:rPr>
          <w:rFonts w:ascii="Myriad Pro Regular" w:hAnsi="Myriad Pro Regular" w:cs="Myriad Pro Regular"/>
          <w:sz w:val="28"/>
          <w:szCs w:val="28"/>
        </w:rPr>
      </w:pPr>
      <w:r>
        <w:rPr>
          <w:rFonts w:ascii="Myriad Pro Regular" w:hAnsi="Myriad Pro Regular" w:cs="Myriad Pro Regular"/>
          <w:sz w:val="28"/>
          <w:szCs w:val="28"/>
        </w:rPr>
        <w:t>projektu „</w:t>
      </w:r>
      <w:r w:rsidRPr="00F35022">
        <w:rPr>
          <w:rFonts w:ascii="Myriad Pro Regular" w:hAnsi="Myriad Pro Regular" w:cs="Myriad Pro Regular"/>
          <w:b/>
          <w:bCs/>
          <w:sz w:val="28"/>
          <w:szCs w:val="28"/>
        </w:rPr>
        <w:t>profesjONalista</w:t>
      </w:r>
      <w:r>
        <w:rPr>
          <w:rFonts w:ascii="Myriad Pro Regular" w:hAnsi="Myriad Pro Regular" w:cs="Myriad Pro Regular"/>
          <w:sz w:val="28"/>
          <w:szCs w:val="28"/>
        </w:rPr>
        <w:t>”</w:t>
      </w:r>
    </w:p>
    <w:p w:rsidR="00810435" w:rsidRDefault="00810435" w:rsidP="00D82902">
      <w:pPr>
        <w:jc w:val="center"/>
        <w:rPr>
          <w:i/>
          <w:iCs/>
          <w:sz w:val="22"/>
          <w:szCs w:val="22"/>
        </w:rPr>
      </w:pPr>
      <w:r w:rsidRPr="00F35022">
        <w:rPr>
          <w:sz w:val="22"/>
          <w:szCs w:val="22"/>
        </w:rPr>
        <w:t xml:space="preserve"> </w:t>
      </w:r>
      <w:r w:rsidRPr="00F35022">
        <w:rPr>
          <w:i/>
          <w:iCs/>
          <w:sz w:val="22"/>
          <w:szCs w:val="22"/>
        </w:rPr>
        <w:t>finansowanego ze środków Unii Europejskiej w ramach  Europejskiego Funduszu Społecznego</w:t>
      </w:r>
      <w:r w:rsidRPr="00F35022">
        <w:rPr>
          <w:i/>
          <w:iCs/>
          <w:sz w:val="22"/>
          <w:szCs w:val="22"/>
        </w:rPr>
        <w:tab/>
      </w:r>
    </w:p>
    <w:p w:rsidR="00810435" w:rsidRDefault="00810435" w:rsidP="00D82902">
      <w:pPr>
        <w:jc w:val="center"/>
        <w:rPr>
          <w:i/>
          <w:iCs/>
          <w:sz w:val="22"/>
          <w:szCs w:val="22"/>
        </w:rPr>
      </w:pPr>
    </w:p>
    <w:p w:rsidR="00810435" w:rsidRDefault="00810435" w:rsidP="00D82902">
      <w:pPr>
        <w:jc w:val="center"/>
        <w:rPr>
          <w:i/>
          <w:iCs/>
          <w:sz w:val="22"/>
          <w:szCs w:val="22"/>
        </w:rPr>
      </w:pPr>
    </w:p>
    <w:p w:rsidR="00810435" w:rsidRPr="003B611E" w:rsidRDefault="00810435" w:rsidP="00F35022">
      <w:pPr>
        <w:spacing w:after="100" w:afterAutospacing="1"/>
        <w:jc w:val="center"/>
        <w:rPr>
          <w:sz w:val="32"/>
          <w:szCs w:val="32"/>
        </w:rPr>
      </w:pPr>
      <w:r w:rsidRPr="003B611E">
        <w:rPr>
          <w:sz w:val="32"/>
          <w:szCs w:val="32"/>
        </w:rPr>
        <w:t xml:space="preserve">19.09.2016 r.                  </w:t>
      </w:r>
      <w:r>
        <w:rPr>
          <w:sz w:val="32"/>
          <w:szCs w:val="32"/>
        </w:rPr>
        <w:t>Regionalny Szpital w Kołobrzegu</w:t>
      </w:r>
    </w:p>
    <w:p w:rsidR="00810435" w:rsidRDefault="00810435" w:rsidP="00F35022">
      <w:pPr>
        <w:spacing w:after="100" w:afterAutospacing="1"/>
        <w:jc w:val="center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7232"/>
      </w:tblGrid>
      <w:tr w:rsidR="00810435">
        <w:tc>
          <w:tcPr>
            <w:tcW w:w="2268" w:type="dxa"/>
          </w:tcPr>
          <w:p w:rsidR="00810435" w:rsidRPr="009D1FCD" w:rsidRDefault="00810435" w:rsidP="009D1FCD">
            <w:pPr>
              <w:spacing w:before="160" w:after="160"/>
              <w:jc w:val="center"/>
            </w:pPr>
            <w:r>
              <w:t>12:00</w:t>
            </w:r>
            <w:r w:rsidRPr="009D1FCD">
              <w:t xml:space="preserve"> </w:t>
            </w:r>
            <w:r>
              <w:t>– 12:15</w:t>
            </w:r>
          </w:p>
        </w:tc>
        <w:tc>
          <w:tcPr>
            <w:tcW w:w="7232" w:type="dxa"/>
          </w:tcPr>
          <w:p w:rsidR="00810435" w:rsidRPr="009D1FCD" w:rsidRDefault="00810435" w:rsidP="009D1FCD">
            <w:pPr>
              <w:spacing w:before="160" w:after="160"/>
              <w:jc w:val="center"/>
            </w:pPr>
            <w:r w:rsidRPr="009D1FCD">
              <w:t>Rejestracja uczestników</w:t>
            </w:r>
          </w:p>
        </w:tc>
      </w:tr>
      <w:tr w:rsidR="00810435">
        <w:tc>
          <w:tcPr>
            <w:tcW w:w="2268" w:type="dxa"/>
          </w:tcPr>
          <w:p w:rsidR="00810435" w:rsidRPr="009D1FCD" w:rsidRDefault="00810435" w:rsidP="009D1FCD">
            <w:pPr>
              <w:spacing w:before="160" w:after="160"/>
              <w:jc w:val="center"/>
            </w:pPr>
            <w:r w:rsidRPr="009D1FCD">
              <w:t>1</w:t>
            </w:r>
            <w:r>
              <w:t>2</w:t>
            </w:r>
            <w:r w:rsidRPr="009D1FCD">
              <w:t>:</w:t>
            </w:r>
            <w:r>
              <w:t>15 – 12:30</w:t>
            </w:r>
          </w:p>
        </w:tc>
        <w:tc>
          <w:tcPr>
            <w:tcW w:w="7232" w:type="dxa"/>
          </w:tcPr>
          <w:p w:rsidR="00810435" w:rsidRPr="009D1FCD" w:rsidRDefault="00810435" w:rsidP="009D1FCD">
            <w:pPr>
              <w:spacing w:before="160" w:after="160"/>
              <w:jc w:val="center"/>
            </w:pPr>
            <w:r>
              <w:t>Powitanie i przedstawienie uczestników</w:t>
            </w:r>
          </w:p>
        </w:tc>
      </w:tr>
      <w:tr w:rsidR="00810435">
        <w:tc>
          <w:tcPr>
            <w:tcW w:w="2268" w:type="dxa"/>
          </w:tcPr>
          <w:p w:rsidR="00810435" w:rsidRPr="009D1FCD" w:rsidRDefault="00810435" w:rsidP="009D1FCD">
            <w:pPr>
              <w:spacing w:before="160" w:after="160"/>
              <w:jc w:val="center"/>
            </w:pPr>
            <w:r>
              <w:t>12:30 – 12:50</w:t>
            </w:r>
          </w:p>
        </w:tc>
        <w:tc>
          <w:tcPr>
            <w:tcW w:w="7232" w:type="dxa"/>
          </w:tcPr>
          <w:p w:rsidR="00810435" w:rsidRPr="00471762" w:rsidRDefault="00810435" w:rsidP="00AA5E69">
            <w:pPr>
              <w:spacing w:before="160" w:after="160" w:line="360" w:lineRule="auto"/>
              <w:jc w:val="center"/>
            </w:pPr>
            <w:r>
              <w:rPr>
                <w:sz w:val="22"/>
                <w:szCs w:val="22"/>
              </w:rPr>
              <w:t>Prezentacja działań  Zachodniopomorskiego Forum Organizacji Socjalnych ZaFOS na przestrzeni 15 lat</w:t>
            </w:r>
          </w:p>
        </w:tc>
      </w:tr>
      <w:tr w:rsidR="00810435">
        <w:tc>
          <w:tcPr>
            <w:tcW w:w="2268" w:type="dxa"/>
          </w:tcPr>
          <w:p w:rsidR="00810435" w:rsidRPr="009D1FCD" w:rsidRDefault="00810435" w:rsidP="005F5634">
            <w:pPr>
              <w:spacing w:before="160" w:after="160"/>
              <w:jc w:val="center"/>
            </w:pPr>
            <w:r>
              <w:t xml:space="preserve">12:50 – 13:20 </w:t>
            </w:r>
          </w:p>
        </w:tc>
        <w:tc>
          <w:tcPr>
            <w:tcW w:w="7232" w:type="dxa"/>
          </w:tcPr>
          <w:p w:rsidR="00810435" w:rsidRDefault="00810435" w:rsidP="005F5634">
            <w:pPr>
              <w:spacing w:before="160" w:after="160"/>
              <w:jc w:val="center"/>
            </w:pPr>
            <w:r>
              <w:t>Omówienie Projektu  „profesjONalista” –</w:t>
            </w:r>
          </w:p>
          <w:p w:rsidR="00810435" w:rsidRPr="00471762" w:rsidRDefault="00810435" w:rsidP="005F5634">
            <w:pPr>
              <w:spacing w:before="160" w:after="160"/>
              <w:jc w:val="center"/>
            </w:pPr>
            <w:r>
              <w:rPr>
                <w:sz w:val="22"/>
                <w:szCs w:val="22"/>
              </w:rPr>
              <w:t xml:space="preserve">jego </w:t>
            </w:r>
            <w:r w:rsidRPr="00471762">
              <w:rPr>
                <w:sz w:val="22"/>
                <w:szCs w:val="22"/>
              </w:rPr>
              <w:t>cel</w:t>
            </w:r>
            <w:r>
              <w:rPr>
                <w:sz w:val="22"/>
                <w:szCs w:val="22"/>
              </w:rPr>
              <w:t>e</w:t>
            </w:r>
            <w:r w:rsidRPr="00471762">
              <w:rPr>
                <w:sz w:val="22"/>
                <w:szCs w:val="22"/>
              </w:rPr>
              <w:t xml:space="preserve">,  </w:t>
            </w:r>
            <w:r>
              <w:rPr>
                <w:sz w:val="22"/>
                <w:szCs w:val="22"/>
              </w:rPr>
              <w:t>grupa docelowa, przebieg realizacji działań, osiągnięcia</w:t>
            </w:r>
          </w:p>
        </w:tc>
      </w:tr>
      <w:tr w:rsidR="00810435">
        <w:tc>
          <w:tcPr>
            <w:tcW w:w="2268" w:type="dxa"/>
          </w:tcPr>
          <w:p w:rsidR="00810435" w:rsidRPr="009D1FCD" w:rsidRDefault="00810435" w:rsidP="009D1FCD">
            <w:pPr>
              <w:spacing w:before="160" w:after="160"/>
              <w:jc w:val="center"/>
            </w:pPr>
            <w:r>
              <w:t>13:20 – 13:50</w:t>
            </w:r>
          </w:p>
        </w:tc>
        <w:tc>
          <w:tcPr>
            <w:tcW w:w="7232" w:type="dxa"/>
          </w:tcPr>
          <w:p w:rsidR="00810435" w:rsidRPr="009D1FCD" w:rsidRDefault="00810435" w:rsidP="009D1FCD">
            <w:pPr>
              <w:spacing w:before="160" w:after="160"/>
              <w:jc w:val="center"/>
            </w:pPr>
            <w:r>
              <w:t>Dyskusja uczestników spotkania</w:t>
            </w:r>
          </w:p>
        </w:tc>
      </w:tr>
      <w:tr w:rsidR="00810435">
        <w:tc>
          <w:tcPr>
            <w:tcW w:w="2268" w:type="dxa"/>
          </w:tcPr>
          <w:p w:rsidR="00810435" w:rsidRPr="009D1FCD" w:rsidRDefault="00810435" w:rsidP="009D1FCD">
            <w:pPr>
              <w:spacing w:before="160" w:after="160"/>
              <w:jc w:val="center"/>
            </w:pPr>
            <w:r>
              <w:t>13:50 – 14:00</w:t>
            </w:r>
          </w:p>
        </w:tc>
        <w:tc>
          <w:tcPr>
            <w:tcW w:w="7232" w:type="dxa"/>
          </w:tcPr>
          <w:p w:rsidR="00810435" w:rsidRPr="009D1FCD" w:rsidRDefault="00810435" w:rsidP="009D1FCD">
            <w:pPr>
              <w:spacing w:before="160" w:after="160"/>
              <w:jc w:val="center"/>
            </w:pPr>
            <w:r>
              <w:t>Podsumowanie</w:t>
            </w:r>
          </w:p>
        </w:tc>
      </w:tr>
    </w:tbl>
    <w:p w:rsidR="00810435" w:rsidRPr="00F35022" w:rsidRDefault="00810435" w:rsidP="00F35022">
      <w:pPr>
        <w:spacing w:after="100" w:afterAutospacing="1"/>
        <w:jc w:val="center"/>
      </w:pPr>
    </w:p>
    <w:p w:rsidR="00810435" w:rsidRPr="00F35022" w:rsidRDefault="00810435" w:rsidP="00F35022">
      <w:pPr>
        <w:spacing w:after="100" w:afterAutospacing="1"/>
        <w:jc w:val="center"/>
        <w:rPr>
          <w:rFonts w:ascii="Myriad Pro Regular" w:hAnsi="Myriad Pro Regular" w:cs="Myriad Pro Regular"/>
          <w:sz w:val="22"/>
          <w:szCs w:val="22"/>
        </w:rPr>
      </w:pPr>
    </w:p>
    <w:sectPr w:rsidR="00810435" w:rsidRPr="00F35022" w:rsidSect="003024DF">
      <w:headerReference w:type="default" r:id="rId7"/>
      <w:footerReference w:type="default" r:id="rId8"/>
      <w:pgSz w:w="11906" w:h="16838"/>
      <w:pgMar w:top="1977" w:right="1286" w:bottom="1560" w:left="1260" w:header="708" w:footer="4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0435" w:rsidRDefault="00810435" w:rsidP="00795EC7">
      <w:r>
        <w:separator/>
      </w:r>
    </w:p>
  </w:endnote>
  <w:endnote w:type="continuationSeparator" w:id="0">
    <w:p w:rsidR="00810435" w:rsidRDefault="00810435" w:rsidP="00795E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yriad Pro Regula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435" w:rsidRDefault="00810435" w:rsidP="00A7318A">
    <w:pPr>
      <w:pStyle w:val="Footer"/>
      <w:pBdr>
        <w:bottom w:val="single" w:sz="6" w:space="1" w:color="auto"/>
      </w:pBdr>
      <w:rPr>
        <w:sz w:val="18"/>
        <w:szCs w:val="18"/>
      </w:rPr>
    </w:pPr>
  </w:p>
  <w:p w:rsidR="00810435" w:rsidRPr="00FC61EE" w:rsidRDefault="00810435" w:rsidP="004D039D">
    <w:pPr>
      <w:pStyle w:val="Footer"/>
      <w:spacing w:before="80"/>
      <w:jc w:val="center"/>
      <w:rPr>
        <w:sz w:val="18"/>
        <w:szCs w:val="18"/>
      </w:rPr>
    </w:pPr>
    <w:r>
      <w:rPr>
        <w:sz w:val="18"/>
        <w:szCs w:val="18"/>
      </w:rPr>
      <w:t xml:space="preserve">Projekt </w:t>
    </w:r>
    <w:r w:rsidRPr="00A00DAF">
      <w:rPr>
        <w:b/>
        <w:bCs/>
        <w:sz w:val="18"/>
        <w:szCs w:val="18"/>
      </w:rPr>
      <w:t>profesjONalista</w:t>
    </w:r>
    <w:r w:rsidRPr="00A00DAF">
      <w:rPr>
        <w:sz w:val="18"/>
        <w:szCs w:val="18"/>
      </w:rPr>
      <w:t xml:space="preserve"> jest finansowany ze środków Unii Europejskiej w ramach  Europejskiego Funduszu Społecznego</w:t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br/>
    </w:r>
  </w:p>
  <w:p w:rsidR="00810435" w:rsidRDefault="0081043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0435" w:rsidRDefault="00810435" w:rsidP="00795EC7">
      <w:r>
        <w:separator/>
      </w:r>
    </w:p>
  </w:footnote>
  <w:footnote w:type="continuationSeparator" w:id="0">
    <w:p w:rsidR="00810435" w:rsidRDefault="00810435" w:rsidP="00795E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435" w:rsidRPr="004D039D" w:rsidRDefault="00810435" w:rsidP="004D039D">
    <w:pPr>
      <w:pStyle w:val="Header"/>
      <w:ind w:left="-180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72.5pt;height:47.25pt">
          <v:imagedata r:id="rId1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D3E58"/>
    <w:multiLevelType w:val="hybridMultilevel"/>
    <w:tmpl w:val="E7F0858A"/>
    <w:lvl w:ilvl="0" w:tplc="82C64504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704A2"/>
    <w:multiLevelType w:val="multilevel"/>
    <w:tmpl w:val="F8FA59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0B33C26"/>
    <w:multiLevelType w:val="hybridMultilevel"/>
    <w:tmpl w:val="5B868366"/>
    <w:lvl w:ilvl="0" w:tplc="5FC6CB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EE7383"/>
    <w:multiLevelType w:val="hybridMultilevel"/>
    <w:tmpl w:val="F3CECE02"/>
    <w:lvl w:ilvl="0" w:tplc="B08431C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3C3B20"/>
    <w:multiLevelType w:val="hybridMultilevel"/>
    <w:tmpl w:val="F8FA596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C224EA4"/>
    <w:multiLevelType w:val="hybridMultilevel"/>
    <w:tmpl w:val="3EE06A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906E90"/>
    <w:multiLevelType w:val="multilevel"/>
    <w:tmpl w:val="A3964C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36EC2770"/>
    <w:multiLevelType w:val="hybridMultilevel"/>
    <w:tmpl w:val="7E84FE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3A534C0D"/>
    <w:multiLevelType w:val="hybridMultilevel"/>
    <w:tmpl w:val="B73862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3F8E79AD"/>
    <w:multiLevelType w:val="hybridMultilevel"/>
    <w:tmpl w:val="6B203568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07F0AB3"/>
    <w:multiLevelType w:val="multilevel"/>
    <w:tmpl w:val="89285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80D5A3C"/>
    <w:multiLevelType w:val="hybridMultilevel"/>
    <w:tmpl w:val="ECB46F1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9243D23"/>
    <w:multiLevelType w:val="hybridMultilevel"/>
    <w:tmpl w:val="2BA250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5CA27620"/>
    <w:multiLevelType w:val="hybridMultilevel"/>
    <w:tmpl w:val="2B945A3E"/>
    <w:lvl w:ilvl="0" w:tplc="AAE80A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  <w:iCs w:val="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bCs w:val="0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D73545E"/>
    <w:multiLevelType w:val="hybridMultilevel"/>
    <w:tmpl w:val="A3964C6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F6F77B4"/>
    <w:multiLevelType w:val="hybridMultilevel"/>
    <w:tmpl w:val="E75EC5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12"/>
  </w:num>
  <w:num w:numId="3">
    <w:abstractNumId w:val="8"/>
  </w:num>
  <w:num w:numId="4">
    <w:abstractNumId w:val="13"/>
  </w:num>
  <w:num w:numId="5">
    <w:abstractNumId w:val="2"/>
  </w:num>
  <w:num w:numId="6">
    <w:abstractNumId w:val="9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15"/>
  </w:num>
  <w:num w:numId="12">
    <w:abstractNumId w:val="14"/>
  </w:num>
  <w:num w:numId="13">
    <w:abstractNumId w:val="6"/>
  </w:num>
  <w:num w:numId="14">
    <w:abstractNumId w:val="11"/>
  </w:num>
  <w:num w:numId="15">
    <w:abstractNumId w:val="0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5EC7"/>
    <w:rsid w:val="000057D0"/>
    <w:rsid w:val="00025450"/>
    <w:rsid w:val="000376E9"/>
    <w:rsid w:val="000452BB"/>
    <w:rsid w:val="00045D8A"/>
    <w:rsid w:val="00060905"/>
    <w:rsid w:val="00065347"/>
    <w:rsid w:val="00066C53"/>
    <w:rsid w:val="00073403"/>
    <w:rsid w:val="0008233A"/>
    <w:rsid w:val="0009212B"/>
    <w:rsid w:val="000A2343"/>
    <w:rsid w:val="000A64F6"/>
    <w:rsid w:val="000B4E37"/>
    <w:rsid w:val="000C49E6"/>
    <w:rsid w:val="000C59F2"/>
    <w:rsid w:val="000D4628"/>
    <w:rsid w:val="000D604D"/>
    <w:rsid w:val="000E1F09"/>
    <w:rsid w:val="000E64A2"/>
    <w:rsid w:val="000E6EC0"/>
    <w:rsid w:val="001632D4"/>
    <w:rsid w:val="00187DD7"/>
    <w:rsid w:val="001A2032"/>
    <w:rsid w:val="001A4FCD"/>
    <w:rsid w:val="001B0C9F"/>
    <w:rsid w:val="00256290"/>
    <w:rsid w:val="00276224"/>
    <w:rsid w:val="002841E6"/>
    <w:rsid w:val="002A40A6"/>
    <w:rsid w:val="002A40B3"/>
    <w:rsid w:val="002A5208"/>
    <w:rsid w:val="002B4F0C"/>
    <w:rsid w:val="002D7275"/>
    <w:rsid w:val="002D7F32"/>
    <w:rsid w:val="002E45A1"/>
    <w:rsid w:val="003024DF"/>
    <w:rsid w:val="003171F3"/>
    <w:rsid w:val="00325089"/>
    <w:rsid w:val="003263A4"/>
    <w:rsid w:val="00355C9A"/>
    <w:rsid w:val="00367E74"/>
    <w:rsid w:val="00377315"/>
    <w:rsid w:val="003B0A47"/>
    <w:rsid w:val="003B4049"/>
    <w:rsid w:val="003B611E"/>
    <w:rsid w:val="003C158B"/>
    <w:rsid w:val="003E4F42"/>
    <w:rsid w:val="00402623"/>
    <w:rsid w:val="004232C9"/>
    <w:rsid w:val="004513A9"/>
    <w:rsid w:val="0045258E"/>
    <w:rsid w:val="00471762"/>
    <w:rsid w:val="004A0660"/>
    <w:rsid w:val="004A6F60"/>
    <w:rsid w:val="004C6BE8"/>
    <w:rsid w:val="004D039D"/>
    <w:rsid w:val="004D62A8"/>
    <w:rsid w:val="004E2B8A"/>
    <w:rsid w:val="004E33F6"/>
    <w:rsid w:val="0050087E"/>
    <w:rsid w:val="00547EE3"/>
    <w:rsid w:val="00551C56"/>
    <w:rsid w:val="00552AF7"/>
    <w:rsid w:val="00554F16"/>
    <w:rsid w:val="005577F6"/>
    <w:rsid w:val="00577D95"/>
    <w:rsid w:val="00583B97"/>
    <w:rsid w:val="005B0587"/>
    <w:rsid w:val="005B3572"/>
    <w:rsid w:val="005E4913"/>
    <w:rsid w:val="005F5634"/>
    <w:rsid w:val="00606C4F"/>
    <w:rsid w:val="00643080"/>
    <w:rsid w:val="006845CE"/>
    <w:rsid w:val="006916A0"/>
    <w:rsid w:val="006C3C1E"/>
    <w:rsid w:val="006D087E"/>
    <w:rsid w:val="006D40FB"/>
    <w:rsid w:val="006E78E7"/>
    <w:rsid w:val="006F1696"/>
    <w:rsid w:val="00724292"/>
    <w:rsid w:val="0076414C"/>
    <w:rsid w:val="007850AB"/>
    <w:rsid w:val="00795EC7"/>
    <w:rsid w:val="00796955"/>
    <w:rsid w:val="007C16D2"/>
    <w:rsid w:val="00801811"/>
    <w:rsid w:val="00810435"/>
    <w:rsid w:val="00840C4C"/>
    <w:rsid w:val="008567C5"/>
    <w:rsid w:val="008B346A"/>
    <w:rsid w:val="008B3FE3"/>
    <w:rsid w:val="008C4D1A"/>
    <w:rsid w:val="008D3D01"/>
    <w:rsid w:val="008F1C4F"/>
    <w:rsid w:val="0091502D"/>
    <w:rsid w:val="009228DD"/>
    <w:rsid w:val="00936407"/>
    <w:rsid w:val="00941E39"/>
    <w:rsid w:val="00945A10"/>
    <w:rsid w:val="00964BA1"/>
    <w:rsid w:val="0096599A"/>
    <w:rsid w:val="00987117"/>
    <w:rsid w:val="00990441"/>
    <w:rsid w:val="009A6CBD"/>
    <w:rsid w:val="009D1FCD"/>
    <w:rsid w:val="009F6CB5"/>
    <w:rsid w:val="009F706F"/>
    <w:rsid w:val="00A00DAF"/>
    <w:rsid w:val="00A3031D"/>
    <w:rsid w:val="00A547AD"/>
    <w:rsid w:val="00A7318A"/>
    <w:rsid w:val="00A8711D"/>
    <w:rsid w:val="00AA056A"/>
    <w:rsid w:val="00AA5E69"/>
    <w:rsid w:val="00AA7948"/>
    <w:rsid w:val="00AC03B9"/>
    <w:rsid w:val="00AD6818"/>
    <w:rsid w:val="00AE4192"/>
    <w:rsid w:val="00B05C8B"/>
    <w:rsid w:val="00B11877"/>
    <w:rsid w:val="00B154BE"/>
    <w:rsid w:val="00B30AE0"/>
    <w:rsid w:val="00B35B06"/>
    <w:rsid w:val="00B52ECF"/>
    <w:rsid w:val="00B63D89"/>
    <w:rsid w:val="00B75426"/>
    <w:rsid w:val="00B82743"/>
    <w:rsid w:val="00B93785"/>
    <w:rsid w:val="00BE1B73"/>
    <w:rsid w:val="00BE38EE"/>
    <w:rsid w:val="00C42D4E"/>
    <w:rsid w:val="00C71DA3"/>
    <w:rsid w:val="00C84905"/>
    <w:rsid w:val="00C93DBE"/>
    <w:rsid w:val="00C959FD"/>
    <w:rsid w:val="00CB2532"/>
    <w:rsid w:val="00CE77FF"/>
    <w:rsid w:val="00CF0D3B"/>
    <w:rsid w:val="00D10895"/>
    <w:rsid w:val="00D2147E"/>
    <w:rsid w:val="00D25665"/>
    <w:rsid w:val="00D2662E"/>
    <w:rsid w:val="00D34D22"/>
    <w:rsid w:val="00D73D44"/>
    <w:rsid w:val="00D748A7"/>
    <w:rsid w:val="00D75DA7"/>
    <w:rsid w:val="00D7625E"/>
    <w:rsid w:val="00D82902"/>
    <w:rsid w:val="00D865EC"/>
    <w:rsid w:val="00D87E2B"/>
    <w:rsid w:val="00D91D23"/>
    <w:rsid w:val="00D96337"/>
    <w:rsid w:val="00DC6BD5"/>
    <w:rsid w:val="00DC7506"/>
    <w:rsid w:val="00DE171D"/>
    <w:rsid w:val="00DF1DCA"/>
    <w:rsid w:val="00E10859"/>
    <w:rsid w:val="00E17C92"/>
    <w:rsid w:val="00E5092B"/>
    <w:rsid w:val="00E74CD4"/>
    <w:rsid w:val="00E8433F"/>
    <w:rsid w:val="00E849F4"/>
    <w:rsid w:val="00E90A83"/>
    <w:rsid w:val="00EB374D"/>
    <w:rsid w:val="00EB375B"/>
    <w:rsid w:val="00EB7CCF"/>
    <w:rsid w:val="00EC3A61"/>
    <w:rsid w:val="00EE1805"/>
    <w:rsid w:val="00F0301E"/>
    <w:rsid w:val="00F062A8"/>
    <w:rsid w:val="00F06BAA"/>
    <w:rsid w:val="00F1484C"/>
    <w:rsid w:val="00F163A1"/>
    <w:rsid w:val="00F25ACF"/>
    <w:rsid w:val="00F35022"/>
    <w:rsid w:val="00F401BD"/>
    <w:rsid w:val="00F876D6"/>
    <w:rsid w:val="00F951EF"/>
    <w:rsid w:val="00FA5264"/>
    <w:rsid w:val="00FC61EE"/>
    <w:rsid w:val="00FD5287"/>
    <w:rsid w:val="00FE026E"/>
    <w:rsid w:val="00FE2F77"/>
    <w:rsid w:val="00FE5222"/>
    <w:rsid w:val="00FF1E2B"/>
    <w:rsid w:val="00FF37A2"/>
    <w:rsid w:val="00FF5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EC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Podrozdział,Footnote,Podrozdzia3,-E Fuﬂnotentext,Fuﬂnotentext Ursprung,Fußnotentext Ursprung,-E Fußnotentext,Fußnote,Footnote text,Tekst przypisu Znak Znak Znak Znak,Tekst przypisu Znak Znak Znak Znak Znak"/>
    <w:basedOn w:val="Normal"/>
    <w:link w:val="FootnoteTextChar1"/>
    <w:uiPriority w:val="99"/>
    <w:semiHidden/>
    <w:rsid w:val="00795EC7"/>
    <w:rPr>
      <w:rFonts w:eastAsia="Calibri"/>
      <w:sz w:val="20"/>
      <w:szCs w:val="20"/>
    </w:rPr>
  </w:style>
  <w:style w:type="character" w:customStyle="1" w:styleId="FootnoteTextChar">
    <w:name w:val="Footnote Text Char"/>
    <w:aliases w:val="Podrozdział Char,Footnote Char,Podrozdzia3 Char,-E Fuﬂnotentext Char,Fuﬂnotentext Ursprung Char,Fußnotentext Ursprung Char,-E Fußnotentext Char,Fußnote Char,Footnote text Char,Tekst przypisu Znak Znak Znak Znak Char"/>
    <w:basedOn w:val="DefaultParagraphFont"/>
    <w:link w:val="FootnoteText"/>
    <w:uiPriority w:val="99"/>
    <w:semiHidden/>
    <w:locked/>
    <w:rsid w:val="00EB7CCF"/>
    <w:rPr>
      <w:rFonts w:ascii="Times New Roman" w:hAnsi="Times New Roman" w:cs="Times New Roman"/>
      <w:sz w:val="20"/>
      <w:szCs w:val="20"/>
    </w:rPr>
  </w:style>
  <w:style w:type="character" w:customStyle="1" w:styleId="FootnoteTextChar1">
    <w:name w:val="Footnote Text Char1"/>
    <w:aliases w:val="Podrozdział Char1,Footnote Char1,Podrozdzia3 Char1,-E Fuﬂnotentext Char1,Fuﬂnotentext Ursprung Char1,Fußnotentext Ursprung Char1,-E Fußnotentext Char1,Fußnote Char1,Footnote text Char1,Tekst przypisu Znak Znak Znak Znak Char1"/>
    <w:link w:val="FootnoteText"/>
    <w:uiPriority w:val="99"/>
    <w:locked/>
    <w:rsid w:val="00795EC7"/>
    <w:rPr>
      <w:rFonts w:ascii="Times New Roman" w:hAnsi="Times New Roman" w:cs="Times New Roman"/>
      <w:sz w:val="20"/>
      <w:szCs w:val="20"/>
      <w:lang w:eastAsia="pl-PL"/>
    </w:rPr>
  </w:style>
  <w:style w:type="character" w:styleId="FootnoteReference">
    <w:name w:val="footnote reference"/>
    <w:aliases w:val="Footnote Reference Number"/>
    <w:basedOn w:val="DefaultParagraphFont"/>
    <w:uiPriority w:val="99"/>
    <w:semiHidden/>
    <w:rsid w:val="00795EC7"/>
    <w:rPr>
      <w:vertAlign w:val="superscript"/>
    </w:rPr>
  </w:style>
  <w:style w:type="paragraph" w:styleId="BodyText">
    <w:name w:val="Body Text"/>
    <w:basedOn w:val="Normal"/>
    <w:link w:val="BodyTextChar"/>
    <w:uiPriority w:val="99"/>
    <w:rsid w:val="00795EC7"/>
    <w:pPr>
      <w:tabs>
        <w:tab w:val="left" w:pos="900"/>
      </w:tabs>
      <w:jc w:val="both"/>
    </w:pPr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95EC7"/>
    <w:rPr>
      <w:rFonts w:ascii="Times New Roman" w:hAnsi="Times New Roman" w:cs="Times New Roman"/>
      <w:sz w:val="24"/>
      <w:szCs w:val="24"/>
      <w:lang w:eastAsia="pl-PL"/>
    </w:rPr>
  </w:style>
  <w:style w:type="paragraph" w:styleId="Header">
    <w:name w:val="header"/>
    <w:basedOn w:val="Normal"/>
    <w:link w:val="HeaderChar"/>
    <w:uiPriority w:val="99"/>
    <w:rsid w:val="00C959FD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59FD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959FD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59FD"/>
    <w:rPr>
      <w:rFonts w:ascii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8C4D1A"/>
    <w:pPr>
      <w:autoSpaceDE w:val="0"/>
      <w:autoSpaceDN w:val="0"/>
      <w:spacing w:after="120"/>
      <w:jc w:val="center"/>
    </w:pPr>
    <w:rPr>
      <w:rFonts w:eastAsia="Calibri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8C4D1A"/>
    <w:rPr>
      <w:rFonts w:ascii="Times New Roman" w:hAnsi="Times New Roman" w:cs="Times New Roman"/>
      <w:b/>
      <w:bCs/>
      <w:sz w:val="28"/>
      <w:szCs w:val="28"/>
    </w:rPr>
  </w:style>
  <w:style w:type="paragraph" w:styleId="ListParagraph">
    <w:name w:val="List Paragraph"/>
    <w:basedOn w:val="Normal"/>
    <w:uiPriority w:val="99"/>
    <w:qFormat/>
    <w:rsid w:val="00F163A1"/>
    <w:pPr>
      <w:suppressAutoHyphens/>
      <w:ind w:left="720"/>
    </w:pPr>
    <w:rPr>
      <w:lang w:eastAsia="ar-SA"/>
    </w:rPr>
  </w:style>
  <w:style w:type="paragraph" w:customStyle="1" w:styleId="Default">
    <w:name w:val="Default"/>
    <w:uiPriority w:val="99"/>
    <w:rsid w:val="00F25AC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rsid w:val="003024DF"/>
    <w:rPr>
      <w:color w:val="0000FF"/>
      <w:u w:val="single"/>
    </w:rPr>
  </w:style>
  <w:style w:type="table" w:styleId="TableGrid">
    <w:name w:val="Table Grid"/>
    <w:basedOn w:val="TableNormal"/>
    <w:uiPriority w:val="99"/>
    <w:locked/>
    <w:rsid w:val="00F35022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110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0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0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0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1</Pages>
  <Words>89</Words>
  <Characters>536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Deklaracja Beneficjenta Ostatecznego „profesjONalista”</dc:title>
  <dc:subject/>
  <dc:creator>alina.szydlowska</dc:creator>
  <cp:keywords/>
  <dc:description/>
  <cp:lastModifiedBy>OEM</cp:lastModifiedBy>
  <cp:revision>8</cp:revision>
  <cp:lastPrinted>2016-09-12T11:13:00Z</cp:lastPrinted>
  <dcterms:created xsi:type="dcterms:W3CDTF">2016-09-02T11:10:00Z</dcterms:created>
  <dcterms:modified xsi:type="dcterms:W3CDTF">2016-09-12T12:36:00Z</dcterms:modified>
</cp:coreProperties>
</file>