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E54" w:rsidRDefault="00B46E54" w:rsidP="00C46D70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B46E54" w:rsidRPr="00320CA9" w:rsidRDefault="00B46E54" w:rsidP="00C46D70">
      <w:pPr>
        <w:jc w:val="center"/>
        <w:rPr>
          <w:b/>
          <w:bCs/>
          <w:sz w:val="32"/>
          <w:szCs w:val="32"/>
        </w:rPr>
      </w:pPr>
      <w:r w:rsidRPr="00320CA9">
        <w:rPr>
          <w:b/>
          <w:bCs/>
          <w:sz w:val="32"/>
          <w:szCs w:val="32"/>
        </w:rPr>
        <w:t xml:space="preserve">„ProfesjONalista” - podstawowe informacje </w:t>
      </w:r>
    </w:p>
    <w:p w:rsidR="00B46E54" w:rsidRDefault="00B46E54" w:rsidP="00320CA9">
      <w:pPr>
        <w:jc w:val="center"/>
        <w:rPr>
          <w:b/>
          <w:bCs/>
        </w:rPr>
      </w:pPr>
      <w:r>
        <w:rPr>
          <w:b/>
          <w:bCs/>
        </w:rPr>
        <w:t xml:space="preserve"> Realizacja projektu: </w:t>
      </w:r>
      <w:r w:rsidRPr="00320CA9">
        <w:rPr>
          <w:b/>
          <w:bCs/>
        </w:rPr>
        <w:t>01.08.2016 r. - 31.08.2017 r.</w:t>
      </w:r>
    </w:p>
    <w:p w:rsidR="00B46E54" w:rsidRDefault="00B46E54" w:rsidP="00320CA9">
      <w:pPr>
        <w:jc w:val="center"/>
        <w:rPr>
          <w:b/>
          <w:bCs/>
        </w:rPr>
      </w:pPr>
    </w:p>
    <w:p w:rsidR="00B46E54" w:rsidRPr="00320CA9" w:rsidRDefault="00B46E54" w:rsidP="00320CA9">
      <w:pPr>
        <w:jc w:val="center"/>
        <w:rPr>
          <w:b/>
          <w:bCs/>
        </w:rPr>
      </w:pPr>
    </w:p>
    <w:p w:rsidR="00B46E54" w:rsidRPr="001E4A6A" w:rsidRDefault="00B46E54" w:rsidP="00C93DBE">
      <w:pPr>
        <w:rPr>
          <w:b/>
          <w:bCs/>
          <w:sz w:val="32"/>
          <w:szCs w:val="32"/>
        </w:rPr>
      </w:pPr>
    </w:p>
    <w:p w:rsidR="00B46E54" w:rsidRPr="005C6DA2" w:rsidRDefault="00B46E54" w:rsidP="00797D35">
      <w:pPr>
        <w:jc w:val="both"/>
      </w:pPr>
      <w:r w:rsidRPr="001E4A6A">
        <w:rPr>
          <w:b/>
          <w:bCs/>
        </w:rPr>
        <w:t xml:space="preserve">„ProfesjONalista” </w:t>
      </w:r>
      <w:r w:rsidRPr="001E4A6A">
        <w:t>to projekt realizowany przez Zachodniopomorskie Forum Organizacji Socjalnych ZaFOS w partnerstwie z Powiatowym Centrum Pomocy Rodzinie w Policach</w:t>
      </w:r>
      <w:r>
        <w:br/>
      </w:r>
      <w:r w:rsidRPr="001E4A6A">
        <w:t xml:space="preserve">i Zachodniopomorską Izbą Rzemiosła i Przedsiębiorczości w Szczecinie. </w:t>
      </w:r>
    </w:p>
    <w:p w:rsidR="00B46E54" w:rsidRPr="001E4A6A" w:rsidRDefault="00B46E54" w:rsidP="00797D35">
      <w:pPr>
        <w:jc w:val="both"/>
      </w:pPr>
    </w:p>
    <w:p w:rsidR="00B46E54" w:rsidRDefault="00B46E54" w:rsidP="005C6DA2">
      <w:pPr>
        <w:spacing w:before="200" w:after="200"/>
        <w:jc w:val="both"/>
      </w:pPr>
      <w:r w:rsidRPr="001E4A6A">
        <w:t>Programem zostanie objęt</w:t>
      </w:r>
      <w:r>
        <w:t>ych</w:t>
      </w:r>
      <w:r w:rsidRPr="001E4A6A">
        <w:t xml:space="preserve"> </w:t>
      </w:r>
      <w:r>
        <w:t>2</w:t>
      </w:r>
      <w:r w:rsidRPr="001E4A6A">
        <w:t xml:space="preserve">0 osób z </w:t>
      </w:r>
      <w:r>
        <w:t xml:space="preserve">powiatu kołobrzeskiego i 20 osób z powiatu polickiego z </w:t>
      </w:r>
      <w:r w:rsidRPr="001E4A6A">
        <w:t>niepełnosprawnością</w:t>
      </w:r>
      <w:r>
        <w:t xml:space="preserve"> i </w:t>
      </w:r>
      <w:r w:rsidRPr="001E4A6A">
        <w:t>zagrożonych wykluczeniem społecznym</w:t>
      </w:r>
      <w:r>
        <w:t>.</w:t>
      </w:r>
    </w:p>
    <w:p w:rsidR="00B46E54" w:rsidRDefault="00B46E54" w:rsidP="001E4A6A">
      <w:pPr>
        <w:jc w:val="both"/>
      </w:pPr>
    </w:p>
    <w:p w:rsidR="00B46E54" w:rsidRPr="001E4A6A" w:rsidRDefault="00B46E54" w:rsidP="001E4A6A">
      <w:pPr>
        <w:jc w:val="both"/>
      </w:pPr>
      <w:r w:rsidRPr="001E4A6A">
        <w:t>Główny</w:t>
      </w:r>
      <w:r>
        <w:t>m celem projektu jest ich przygotowanie zawodowe do wykonywania deficytowych zawodów w Państwa regionie - kucharz i glazurnik. Działania mają także na celu zaktywizowanie uczestników projektu do życia społecznego</w:t>
      </w:r>
      <w:r w:rsidRPr="001E4A6A">
        <w:t xml:space="preserve">. </w:t>
      </w:r>
    </w:p>
    <w:p w:rsidR="00B46E54" w:rsidRPr="001E4A6A" w:rsidRDefault="00B46E54" w:rsidP="00983AF6">
      <w:pPr>
        <w:jc w:val="both"/>
      </w:pPr>
    </w:p>
    <w:p w:rsidR="00B46E54" w:rsidRPr="001E4A6A" w:rsidRDefault="00B46E54" w:rsidP="005C6DA2">
      <w:pPr>
        <w:spacing w:before="200" w:after="200"/>
        <w:jc w:val="both"/>
      </w:pPr>
      <w:r w:rsidRPr="001E4A6A">
        <w:t>20 os</w:t>
      </w:r>
      <w:r>
        <w:t>ób z</w:t>
      </w:r>
      <w:r w:rsidRPr="001E4A6A">
        <w:t xml:space="preserve"> powiatu kołobrzeskiego </w:t>
      </w:r>
      <w:r>
        <w:t xml:space="preserve">podlegać będzie tzw. </w:t>
      </w:r>
      <w:r w:rsidRPr="001E4A6A">
        <w:t>ścież</w:t>
      </w:r>
      <w:r>
        <w:t>ce</w:t>
      </w:r>
      <w:r w:rsidRPr="001E4A6A">
        <w:t xml:space="preserve"> aktywizacyjno-zawodow</w:t>
      </w:r>
      <w:r>
        <w:t>ej.</w:t>
      </w:r>
      <w:r>
        <w:br/>
        <w:t>Wezmą</w:t>
      </w:r>
      <w:r w:rsidRPr="001E4A6A">
        <w:t xml:space="preserve"> </w:t>
      </w:r>
      <w:r>
        <w:t xml:space="preserve">oni </w:t>
      </w:r>
      <w:r w:rsidRPr="001E4A6A">
        <w:t>udział w:</w:t>
      </w:r>
    </w:p>
    <w:p w:rsidR="00B46E54" w:rsidRPr="001E4A6A" w:rsidRDefault="00B46E54" w:rsidP="007E34C2">
      <w:pPr>
        <w:numPr>
          <w:ilvl w:val="0"/>
          <w:numId w:val="19"/>
        </w:numPr>
        <w:jc w:val="both"/>
      </w:pPr>
      <w:r>
        <w:t>tworzeniu tzw. Indywidualnego Planu Działań</w:t>
      </w:r>
      <w:r w:rsidRPr="001E4A6A">
        <w:t>,</w:t>
      </w:r>
    </w:p>
    <w:p w:rsidR="00B46E54" w:rsidRPr="001E4A6A" w:rsidRDefault="00B46E54" w:rsidP="007E34C2">
      <w:pPr>
        <w:numPr>
          <w:ilvl w:val="0"/>
          <w:numId w:val="19"/>
        </w:numPr>
        <w:jc w:val="both"/>
      </w:pPr>
      <w:r w:rsidRPr="001E4A6A">
        <w:t>szkoleniach zawodowych,</w:t>
      </w:r>
    </w:p>
    <w:p w:rsidR="00B46E54" w:rsidRPr="001E4A6A" w:rsidRDefault="00B46E54" w:rsidP="007E34C2">
      <w:pPr>
        <w:numPr>
          <w:ilvl w:val="0"/>
          <w:numId w:val="19"/>
        </w:numPr>
        <w:jc w:val="both"/>
      </w:pPr>
      <w:r w:rsidRPr="001E4A6A">
        <w:t>3- miesięcznych stażach u pracodawców</w:t>
      </w:r>
      <w:r>
        <w:t>,</w:t>
      </w:r>
      <w:r w:rsidRPr="001E4A6A">
        <w:t xml:space="preserve"> </w:t>
      </w:r>
    </w:p>
    <w:p w:rsidR="00B46E54" w:rsidRPr="001E4A6A" w:rsidRDefault="00B46E54" w:rsidP="007E34C2">
      <w:pPr>
        <w:numPr>
          <w:ilvl w:val="0"/>
          <w:numId w:val="19"/>
        </w:numPr>
        <w:jc w:val="both"/>
      </w:pPr>
      <w:r w:rsidRPr="001E4A6A">
        <w:t xml:space="preserve">egzaminach czeladniczych. </w:t>
      </w:r>
    </w:p>
    <w:p w:rsidR="00B46E54" w:rsidRPr="001E4A6A" w:rsidRDefault="00B46E54" w:rsidP="005C6DA2">
      <w:pPr>
        <w:spacing w:before="240" w:after="240"/>
        <w:jc w:val="both"/>
      </w:pPr>
      <w:r>
        <w:t>U</w:t>
      </w:r>
      <w:r w:rsidRPr="001E4A6A">
        <w:t>czestnicy</w:t>
      </w:r>
      <w:r>
        <w:t xml:space="preserve"> zdobędą kwalifikacje</w:t>
      </w:r>
      <w:r w:rsidRPr="001E4A6A">
        <w:t xml:space="preserve"> potwierdzone świadectwem czeladniczym</w:t>
      </w:r>
      <w:r>
        <w:t xml:space="preserve">, pozwoli to im ubiegać się o zatrudnienie w wymienionych deficytowych zawodach.  </w:t>
      </w:r>
    </w:p>
    <w:p w:rsidR="00B46E54" w:rsidRDefault="00B46E54" w:rsidP="005C6DA2">
      <w:pPr>
        <w:pStyle w:val="DomylnieLTGliederung1"/>
        <w:tabs>
          <w:tab w:val="clear" w:pos="167"/>
        </w:tabs>
        <w:spacing w:before="200" w:after="240"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projekcie mogą wziąć udział</w:t>
      </w:r>
      <w:r w:rsidRPr="001E4A6A">
        <w:rPr>
          <w:rFonts w:ascii="Times New Roman" w:hAnsi="Times New Roman" w:cs="Times New Roman"/>
          <w:sz w:val="24"/>
          <w:szCs w:val="24"/>
        </w:rPr>
        <w:t xml:space="preserve"> </w:t>
      </w:r>
      <w:r w:rsidRPr="001E4A6A">
        <w:rPr>
          <w:rFonts w:ascii="Times New Roman" w:hAnsi="Times New Roman" w:cs="Times New Roman"/>
          <w:b/>
          <w:bCs/>
          <w:sz w:val="24"/>
          <w:szCs w:val="24"/>
        </w:rPr>
        <w:t>dorosłe osoby z niepełnosprawnością</w:t>
      </w:r>
      <w:r w:rsidRPr="001E4A6A">
        <w:rPr>
          <w:rFonts w:ascii="Times New Roman" w:hAnsi="Times New Roman" w:cs="Times New Roman"/>
          <w:sz w:val="24"/>
          <w:szCs w:val="24"/>
        </w:rPr>
        <w:t>, które mają orzeczony znaczny, umiarkowany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4A6A">
        <w:rPr>
          <w:rFonts w:ascii="Times New Roman" w:hAnsi="Times New Roman" w:cs="Times New Roman"/>
          <w:sz w:val="24"/>
          <w:szCs w:val="24"/>
        </w:rPr>
        <w:t xml:space="preserve"> bądź lekki stopień niepełnosprawności. Dodatkowym warunkiem jest posiadanie wykształcenia min. podstawowego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A6A">
        <w:rPr>
          <w:rFonts w:ascii="Times New Roman" w:hAnsi="Times New Roman" w:cs="Times New Roman"/>
          <w:sz w:val="24"/>
          <w:szCs w:val="24"/>
        </w:rPr>
        <w:t>oraz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A6A">
        <w:rPr>
          <w:rFonts w:ascii="Times New Roman" w:hAnsi="Times New Roman" w:cs="Times New Roman"/>
          <w:sz w:val="24"/>
          <w:szCs w:val="24"/>
        </w:rPr>
        <w:t>zamieszkanie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A6A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A6A">
        <w:rPr>
          <w:rFonts w:ascii="Times New Roman" w:hAnsi="Times New Roman" w:cs="Times New Roman"/>
          <w:sz w:val="24"/>
          <w:szCs w:val="24"/>
        </w:rPr>
        <w:t>terenie powiatu kołobrzeskiego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6E54" w:rsidRPr="001E4A6A" w:rsidRDefault="00B46E54" w:rsidP="005C6DA2">
      <w:pPr>
        <w:pStyle w:val="DomylnieLTGliederung1"/>
        <w:tabs>
          <w:tab w:val="clear" w:pos="167"/>
        </w:tabs>
        <w:spacing w:before="200" w:after="240"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6E54" w:rsidRPr="00B05255" w:rsidRDefault="00B46E54" w:rsidP="00983AF6">
      <w:pPr>
        <w:pStyle w:val="DomylnieLTGliederung1"/>
        <w:tabs>
          <w:tab w:val="clear" w:pos="167"/>
        </w:tabs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5255">
        <w:rPr>
          <w:rFonts w:ascii="Times New Roman" w:hAnsi="Times New Roman" w:cs="Times New Roman"/>
          <w:sz w:val="24"/>
          <w:szCs w:val="24"/>
          <w:u w:val="single"/>
        </w:rPr>
        <w:t xml:space="preserve">Udział w projekcie jest bezpłatny. </w:t>
      </w:r>
    </w:p>
    <w:p w:rsidR="00B46E54" w:rsidRPr="00B05255" w:rsidRDefault="00B46E54" w:rsidP="00983AF6">
      <w:pPr>
        <w:pStyle w:val="DomylnieLTGliederung1"/>
        <w:tabs>
          <w:tab w:val="clear" w:pos="167"/>
        </w:tabs>
        <w:spacing w:line="21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255">
        <w:rPr>
          <w:rFonts w:ascii="Times New Roman" w:hAnsi="Times New Roman" w:cs="Times New Roman"/>
          <w:b/>
          <w:bCs/>
          <w:sz w:val="24"/>
          <w:szCs w:val="24"/>
        </w:rPr>
        <w:t xml:space="preserve">Osoby uczestniczące w programie otrzymają </w:t>
      </w:r>
      <w:r>
        <w:rPr>
          <w:rFonts w:ascii="Times New Roman" w:hAnsi="Times New Roman" w:cs="Times New Roman"/>
          <w:b/>
          <w:bCs/>
          <w:sz w:val="24"/>
          <w:szCs w:val="24"/>
        </w:rPr>
        <w:t>stypendium</w:t>
      </w:r>
      <w:r w:rsidRPr="00B052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szkoleniowe</w:t>
      </w:r>
      <w:r w:rsidRPr="00B05255">
        <w:rPr>
          <w:rFonts w:ascii="Times New Roman" w:hAnsi="Times New Roman" w:cs="Times New Roman"/>
          <w:b/>
          <w:bCs/>
          <w:sz w:val="24"/>
          <w:szCs w:val="24"/>
        </w:rPr>
        <w:t xml:space="preserve"> oraz stypendium stażowe w okresie jego odbywania.</w:t>
      </w:r>
    </w:p>
    <w:p w:rsidR="00B46E54" w:rsidRPr="001E4A6A" w:rsidRDefault="00B46E54" w:rsidP="00797D35">
      <w:pPr>
        <w:jc w:val="both"/>
      </w:pPr>
    </w:p>
    <w:p w:rsidR="00B46E54" w:rsidRPr="001E4A6A" w:rsidRDefault="00B46E54" w:rsidP="001E4A6A">
      <w:pPr>
        <w:jc w:val="both"/>
        <w:rPr>
          <w:color w:val="000000"/>
        </w:rPr>
      </w:pPr>
    </w:p>
    <w:sectPr w:rsidR="00B46E54" w:rsidRPr="001E4A6A" w:rsidSect="004D039D">
      <w:headerReference w:type="default" r:id="rId7"/>
      <w:footerReference w:type="default" r:id="rId8"/>
      <w:pgSz w:w="11906" w:h="16838"/>
      <w:pgMar w:top="2101" w:right="1286" w:bottom="1560" w:left="1260" w:header="708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E54" w:rsidRDefault="00B46E54" w:rsidP="00795EC7">
      <w:r>
        <w:separator/>
      </w:r>
    </w:p>
  </w:endnote>
  <w:endnote w:type="continuationSeparator" w:id="0">
    <w:p w:rsidR="00B46E54" w:rsidRDefault="00B46E54" w:rsidP="0079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E54" w:rsidRDefault="00B46E54" w:rsidP="00A7318A">
    <w:pPr>
      <w:pStyle w:val="Footer"/>
      <w:pBdr>
        <w:bottom w:val="single" w:sz="6" w:space="1" w:color="auto"/>
      </w:pBdr>
      <w:rPr>
        <w:sz w:val="18"/>
        <w:szCs w:val="18"/>
      </w:rPr>
    </w:pPr>
  </w:p>
  <w:p w:rsidR="00B46E54" w:rsidRPr="00B05255" w:rsidRDefault="00B46E54" w:rsidP="004D039D">
    <w:pPr>
      <w:pStyle w:val="Footer"/>
      <w:spacing w:before="80"/>
      <w:jc w:val="center"/>
      <w:rPr>
        <w:b/>
        <w:bCs/>
        <w:sz w:val="18"/>
        <w:szCs w:val="18"/>
      </w:rPr>
    </w:pPr>
    <w:r w:rsidRPr="00B05255">
      <w:rPr>
        <w:b/>
        <w:bCs/>
        <w:sz w:val="18"/>
        <w:szCs w:val="18"/>
      </w:rPr>
      <w:t>Projekt profesjONalista jest finansowany ze środków Unii Europejskiej w ramach  Europejskiego Funduszu Społecznego</w:t>
    </w:r>
    <w:r w:rsidRPr="00B05255">
      <w:rPr>
        <w:b/>
        <w:bCs/>
        <w:sz w:val="18"/>
        <w:szCs w:val="18"/>
      </w:rPr>
      <w:tab/>
    </w:r>
    <w:r w:rsidRPr="00B05255">
      <w:rPr>
        <w:b/>
        <w:bCs/>
        <w:sz w:val="18"/>
        <w:szCs w:val="18"/>
      </w:rPr>
      <w:tab/>
    </w:r>
    <w:r w:rsidRPr="00B05255">
      <w:rPr>
        <w:b/>
        <w:bCs/>
        <w:sz w:val="18"/>
        <w:szCs w:val="18"/>
      </w:rPr>
      <w:tab/>
    </w:r>
    <w:r w:rsidRPr="00B05255">
      <w:rPr>
        <w:b/>
        <w:bCs/>
        <w:sz w:val="18"/>
        <w:szCs w:val="18"/>
      </w:rPr>
      <w:br/>
    </w:r>
  </w:p>
  <w:p w:rsidR="00B46E54" w:rsidRDefault="00B46E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E54" w:rsidRDefault="00B46E54" w:rsidP="00795EC7">
      <w:r>
        <w:separator/>
      </w:r>
    </w:p>
  </w:footnote>
  <w:footnote w:type="continuationSeparator" w:id="0">
    <w:p w:rsidR="00B46E54" w:rsidRDefault="00B46E54" w:rsidP="00795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E54" w:rsidRPr="004D039D" w:rsidRDefault="00B46E54" w:rsidP="004D039D">
    <w:pPr>
      <w:pStyle w:val="Header"/>
      <w:ind w:left="-18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0pt;height:48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3E58"/>
    <w:multiLevelType w:val="hybridMultilevel"/>
    <w:tmpl w:val="E7F0858A"/>
    <w:lvl w:ilvl="0" w:tplc="82C6450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704A2"/>
    <w:multiLevelType w:val="multilevel"/>
    <w:tmpl w:val="F8FA59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0B33C26"/>
    <w:multiLevelType w:val="hybridMultilevel"/>
    <w:tmpl w:val="5B868366"/>
    <w:lvl w:ilvl="0" w:tplc="5FC6C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E7383"/>
    <w:multiLevelType w:val="hybridMultilevel"/>
    <w:tmpl w:val="F3CECE02"/>
    <w:lvl w:ilvl="0" w:tplc="B0843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3C3B20"/>
    <w:multiLevelType w:val="hybridMultilevel"/>
    <w:tmpl w:val="F8FA596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C224EA4"/>
    <w:multiLevelType w:val="hybridMultilevel"/>
    <w:tmpl w:val="3EE06A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77186D"/>
    <w:multiLevelType w:val="multilevel"/>
    <w:tmpl w:val="284657CE"/>
    <w:lvl w:ilvl="0">
      <w:start w:val="1"/>
      <w:numFmt w:val="bullet"/>
      <w:lvlText w:val="&gt;"/>
      <w:lvlJc w:val="left"/>
      <w:pPr>
        <w:tabs>
          <w:tab w:val="num" w:pos="780"/>
        </w:tabs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7">
    <w:nsid w:val="32906E90"/>
    <w:multiLevelType w:val="multilevel"/>
    <w:tmpl w:val="A3964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6EC2770"/>
    <w:multiLevelType w:val="hybridMultilevel"/>
    <w:tmpl w:val="7E84F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A534C0D"/>
    <w:multiLevelType w:val="hybridMultilevel"/>
    <w:tmpl w:val="B7386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F8E79AD"/>
    <w:multiLevelType w:val="hybridMultilevel"/>
    <w:tmpl w:val="6B20356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07F0AB3"/>
    <w:multiLevelType w:val="multilevel"/>
    <w:tmpl w:val="8928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662B05"/>
    <w:multiLevelType w:val="hybridMultilevel"/>
    <w:tmpl w:val="284657CE"/>
    <w:lvl w:ilvl="0" w:tplc="E5B86F84">
      <w:start w:val="1"/>
      <w:numFmt w:val="bullet"/>
      <w:lvlText w:val="&gt;"/>
      <w:lvlJc w:val="left"/>
      <w:pPr>
        <w:tabs>
          <w:tab w:val="num" w:pos="780"/>
        </w:tabs>
        <w:ind w:left="7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3">
    <w:nsid w:val="480D5A3C"/>
    <w:multiLevelType w:val="hybridMultilevel"/>
    <w:tmpl w:val="ECB46F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9243D23"/>
    <w:multiLevelType w:val="hybridMultilevel"/>
    <w:tmpl w:val="2BA25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4674030"/>
    <w:multiLevelType w:val="hybridMultilevel"/>
    <w:tmpl w:val="52B2E412"/>
    <w:lvl w:ilvl="0" w:tplc="40C43010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6">
    <w:nsid w:val="5CA27620"/>
    <w:multiLevelType w:val="hybridMultilevel"/>
    <w:tmpl w:val="2B945A3E"/>
    <w:lvl w:ilvl="0" w:tplc="AAE80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73545E"/>
    <w:multiLevelType w:val="hybridMultilevel"/>
    <w:tmpl w:val="A3964C6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F6F77B4"/>
    <w:multiLevelType w:val="hybridMultilevel"/>
    <w:tmpl w:val="E75EC5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6"/>
  </w:num>
  <w:num w:numId="5">
    <w:abstractNumId w:val="2"/>
  </w:num>
  <w:num w:numId="6">
    <w:abstractNumId w:val="10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18"/>
  </w:num>
  <w:num w:numId="12">
    <w:abstractNumId w:val="17"/>
  </w:num>
  <w:num w:numId="13">
    <w:abstractNumId w:val="7"/>
  </w:num>
  <w:num w:numId="14">
    <w:abstractNumId w:val="13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EC7"/>
    <w:rsid w:val="000057D0"/>
    <w:rsid w:val="00025450"/>
    <w:rsid w:val="000376E9"/>
    <w:rsid w:val="000452BB"/>
    <w:rsid w:val="00065347"/>
    <w:rsid w:val="00066C53"/>
    <w:rsid w:val="00073403"/>
    <w:rsid w:val="0009212B"/>
    <w:rsid w:val="000954A9"/>
    <w:rsid w:val="000A64F6"/>
    <w:rsid w:val="000C288C"/>
    <w:rsid w:val="000C49E6"/>
    <w:rsid w:val="000C59F2"/>
    <w:rsid w:val="000D4628"/>
    <w:rsid w:val="000D604D"/>
    <w:rsid w:val="000E1F09"/>
    <w:rsid w:val="000E64A2"/>
    <w:rsid w:val="000E6EC0"/>
    <w:rsid w:val="000F52B0"/>
    <w:rsid w:val="001438E5"/>
    <w:rsid w:val="00150CB2"/>
    <w:rsid w:val="001632D4"/>
    <w:rsid w:val="00187DD7"/>
    <w:rsid w:val="001A4FCD"/>
    <w:rsid w:val="001A6B96"/>
    <w:rsid w:val="001B0C9F"/>
    <w:rsid w:val="001E4A6A"/>
    <w:rsid w:val="00246065"/>
    <w:rsid w:val="00256290"/>
    <w:rsid w:val="00276224"/>
    <w:rsid w:val="002A40A6"/>
    <w:rsid w:val="002A40B3"/>
    <w:rsid w:val="002A5208"/>
    <w:rsid w:val="002A6891"/>
    <w:rsid w:val="002B4F0C"/>
    <w:rsid w:val="002D7275"/>
    <w:rsid w:val="002D7F32"/>
    <w:rsid w:val="002E45A1"/>
    <w:rsid w:val="003171F3"/>
    <w:rsid w:val="00320CA9"/>
    <w:rsid w:val="00325089"/>
    <w:rsid w:val="003263A4"/>
    <w:rsid w:val="00355C9A"/>
    <w:rsid w:val="00367E74"/>
    <w:rsid w:val="00377315"/>
    <w:rsid w:val="0038024F"/>
    <w:rsid w:val="003A0281"/>
    <w:rsid w:val="003B0A47"/>
    <w:rsid w:val="003B4049"/>
    <w:rsid w:val="003C158B"/>
    <w:rsid w:val="00402623"/>
    <w:rsid w:val="004232C9"/>
    <w:rsid w:val="004513A9"/>
    <w:rsid w:val="0045258E"/>
    <w:rsid w:val="004A0660"/>
    <w:rsid w:val="004D039D"/>
    <w:rsid w:val="004E2D8B"/>
    <w:rsid w:val="0050087E"/>
    <w:rsid w:val="00547EE3"/>
    <w:rsid w:val="00551C56"/>
    <w:rsid w:val="00554F16"/>
    <w:rsid w:val="005577F6"/>
    <w:rsid w:val="00577D95"/>
    <w:rsid w:val="005B0587"/>
    <w:rsid w:val="005B69FF"/>
    <w:rsid w:val="005C6DA2"/>
    <w:rsid w:val="005E4913"/>
    <w:rsid w:val="00606C4F"/>
    <w:rsid w:val="00643080"/>
    <w:rsid w:val="0065610B"/>
    <w:rsid w:val="006845CE"/>
    <w:rsid w:val="006916A0"/>
    <w:rsid w:val="006C3C1E"/>
    <w:rsid w:val="006D087E"/>
    <w:rsid w:val="006D40FB"/>
    <w:rsid w:val="006E78E7"/>
    <w:rsid w:val="006F1696"/>
    <w:rsid w:val="00724292"/>
    <w:rsid w:val="00736059"/>
    <w:rsid w:val="00795EC7"/>
    <w:rsid w:val="00796955"/>
    <w:rsid w:val="00797D35"/>
    <w:rsid w:val="007C16D2"/>
    <w:rsid w:val="007E2B4E"/>
    <w:rsid w:val="007E34C2"/>
    <w:rsid w:val="007F584B"/>
    <w:rsid w:val="00801811"/>
    <w:rsid w:val="008567C5"/>
    <w:rsid w:val="0086791A"/>
    <w:rsid w:val="00885EDF"/>
    <w:rsid w:val="008B346A"/>
    <w:rsid w:val="008B3FE3"/>
    <w:rsid w:val="008C4D1A"/>
    <w:rsid w:val="008D3D01"/>
    <w:rsid w:val="008F1C4F"/>
    <w:rsid w:val="0091502D"/>
    <w:rsid w:val="009228DD"/>
    <w:rsid w:val="0092506A"/>
    <w:rsid w:val="00936407"/>
    <w:rsid w:val="00941E39"/>
    <w:rsid w:val="00945A10"/>
    <w:rsid w:val="00964BA1"/>
    <w:rsid w:val="00983AF6"/>
    <w:rsid w:val="00987117"/>
    <w:rsid w:val="00990441"/>
    <w:rsid w:val="009A6CBD"/>
    <w:rsid w:val="009D3A21"/>
    <w:rsid w:val="009E1067"/>
    <w:rsid w:val="009F6CB5"/>
    <w:rsid w:val="009F706F"/>
    <w:rsid w:val="00A00DAF"/>
    <w:rsid w:val="00A16272"/>
    <w:rsid w:val="00A3031D"/>
    <w:rsid w:val="00A417FF"/>
    <w:rsid w:val="00A547AD"/>
    <w:rsid w:val="00A7318A"/>
    <w:rsid w:val="00A8711D"/>
    <w:rsid w:val="00AA056A"/>
    <w:rsid w:val="00AA7948"/>
    <w:rsid w:val="00AD6818"/>
    <w:rsid w:val="00AE4192"/>
    <w:rsid w:val="00B05255"/>
    <w:rsid w:val="00B05C8B"/>
    <w:rsid w:val="00B11877"/>
    <w:rsid w:val="00B30AE0"/>
    <w:rsid w:val="00B35B06"/>
    <w:rsid w:val="00B46E54"/>
    <w:rsid w:val="00B52ECF"/>
    <w:rsid w:val="00B52EDB"/>
    <w:rsid w:val="00B63D89"/>
    <w:rsid w:val="00B75426"/>
    <w:rsid w:val="00B82743"/>
    <w:rsid w:val="00B93785"/>
    <w:rsid w:val="00BE38EE"/>
    <w:rsid w:val="00C42D4E"/>
    <w:rsid w:val="00C46D70"/>
    <w:rsid w:val="00C6248E"/>
    <w:rsid w:val="00C71DA3"/>
    <w:rsid w:val="00C84905"/>
    <w:rsid w:val="00C93DBE"/>
    <w:rsid w:val="00C959FD"/>
    <w:rsid w:val="00CB2532"/>
    <w:rsid w:val="00CE77FF"/>
    <w:rsid w:val="00CF0D3B"/>
    <w:rsid w:val="00D10895"/>
    <w:rsid w:val="00D2147E"/>
    <w:rsid w:val="00D25665"/>
    <w:rsid w:val="00D2662E"/>
    <w:rsid w:val="00D34D22"/>
    <w:rsid w:val="00D64069"/>
    <w:rsid w:val="00D73D44"/>
    <w:rsid w:val="00D748A7"/>
    <w:rsid w:val="00D7625E"/>
    <w:rsid w:val="00D865EC"/>
    <w:rsid w:val="00D87E2B"/>
    <w:rsid w:val="00D91D23"/>
    <w:rsid w:val="00D96337"/>
    <w:rsid w:val="00DC6BD5"/>
    <w:rsid w:val="00DC7506"/>
    <w:rsid w:val="00DE171D"/>
    <w:rsid w:val="00DF1DCA"/>
    <w:rsid w:val="00E10859"/>
    <w:rsid w:val="00E17C92"/>
    <w:rsid w:val="00E5092B"/>
    <w:rsid w:val="00E6330F"/>
    <w:rsid w:val="00E74CD4"/>
    <w:rsid w:val="00E8433F"/>
    <w:rsid w:val="00E849F4"/>
    <w:rsid w:val="00E90A83"/>
    <w:rsid w:val="00EB374D"/>
    <w:rsid w:val="00EB375B"/>
    <w:rsid w:val="00EB7CCF"/>
    <w:rsid w:val="00EC3A61"/>
    <w:rsid w:val="00EC7D3F"/>
    <w:rsid w:val="00EE1805"/>
    <w:rsid w:val="00F0301E"/>
    <w:rsid w:val="00F1484C"/>
    <w:rsid w:val="00F163A1"/>
    <w:rsid w:val="00F25ACF"/>
    <w:rsid w:val="00F356C6"/>
    <w:rsid w:val="00F360B1"/>
    <w:rsid w:val="00F401BD"/>
    <w:rsid w:val="00F876D6"/>
    <w:rsid w:val="00F951EF"/>
    <w:rsid w:val="00FA057F"/>
    <w:rsid w:val="00FA5264"/>
    <w:rsid w:val="00FC61EE"/>
    <w:rsid w:val="00FE2F77"/>
    <w:rsid w:val="00FF1E2B"/>
    <w:rsid w:val="00FF37A2"/>
    <w:rsid w:val="00FF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"/>
    <w:link w:val="FootnoteTextChar1"/>
    <w:uiPriority w:val="99"/>
    <w:semiHidden/>
    <w:rsid w:val="00795EC7"/>
    <w:rPr>
      <w:rFonts w:eastAsia="Calibri"/>
      <w:sz w:val="20"/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Footnote text Char,Tekst przypisu Znak Znak Znak Znak Char"/>
    <w:basedOn w:val="DefaultParagraphFont"/>
    <w:link w:val="FootnoteText"/>
    <w:uiPriority w:val="99"/>
    <w:semiHidden/>
    <w:locked/>
    <w:rsid w:val="00EB7CCF"/>
    <w:rPr>
      <w:rFonts w:ascii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Podrozdział Char1,Footnote Char1,Podrozdzia3 Char1,-E Fuﬂnotentext Char1,Fuﬂnotentext Ursprung Char1,Fußnotentext Ursprung Char1,-E Fußnotentext Char1,Fußnote Char1,Footnote text Char1,Tekst przypisu Znak Znak Znak Znak Char1"/>
    <w:link w:val="FootnoteText"/>
    <w:uiPriority w:val="99"/>
    <w:locked/>
    <w:rsid w:val="00795EC7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Footnote Reference Number"/>
    <w:basedOn w:val="DefaultParagraphFont"/>
    <w:uiPriority w:val="99"/>
    <w:semiHidden/>
    <w:rsid w:val="00795EC7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795EC7"/>
    <w:pPr>
      <w:tabs>
        <w:tab w:val="left" w:pos="900"/>
      </w:tabs>
      <w:jc w:val="both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95EC7"/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rsid w:val="00C959F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59F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959F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59FD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8C4D1A"/>
    <w:pPr>
      <w:autoSpaceDE w:val="0"/>
      <w:autoSpaceDN w:val="0"/>
      <w:spacing w:after="120"/>
      <w:jc w:val="center"/>
    </w:pPr>
    <w:rPr>
      <w:rFonts w:eastAsia="Calibri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C4D1A"/>
    <w:rPr>
      <w:rFonts w:ascii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F163A1"/>
    <w:pPr>
      <w:suppressAutoHyphens/>
      <w:ind w:left="720"/>
    </w:pPr>
    <w:rPr>
      <w:lang w:eastAsia="ar-SA"/>
    </w:rPr>
  </w:style>
  <w:style w:type="paragraph" w:customStyle="1" w:styleId="Default">
    <w:name w:val="Default"/>
    <w:uiPriority w:val="99"/>
    <w:rsid w:val="00F25A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DomylnieLTGliederung1">
    <w:name w:val="Domy?lnie~LT~Gliederung 1"/>
    <w:uiPriority w:val="99"/>
    <w:rsid w:val="00983AF6"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autoSpaceDE w:val="0"/>
      <w:autoSpaceDN w:val="0"/>
      <w:adjustRightInd w:val="0"/>
      <w:spacing w:before="160"/>
      <w:ind w:left="540" w:hanging="540"/>
    </w:pPr>
    <w:rPr>
      <w:rFonts w:ascii="Microsoft YaHei" w:eastAsia="Microsoft YaHei" w:hAnsi="Arial" w:cs="Microsoft YaHei"/>
      <w:color w:val="000000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46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219</Words>
  <Characters>1314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Beneficjenta Ostatecznego „profesjONalista”</dc:title>
  <dc:subject/>
  <dc:creator>alina.szydlowska</dc:creator>
  <cp:keywords/>
  <dc:description/>
  <cp:lastModifiedBy>OEM</cp:lastModifiedBy>
  <cp:revision>4</cp:revision>
  <cp:lastPrinted>2016-09-12T12:23:00Z</cp:lastPrinted>
  <dcterms:created xsi:type="dcterms:W3CDTF">2016-09-12T12:13:00Z</dcterms:created>
  <dcterms:modified xsi:type="dcterms:W3CDTF">2016-09-12T12:39:00Z</dcterms:modified>
</cp:coreProperties>
</file>